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76" w:rsidRPr="00B169DF" w:rsidRDefault="00997F14" w:rsidP="0084127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841276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DD71A4" w:rsidRPr="00B169DF" w:rsidRDefault="00DD71A4" w:rsidP="00DD71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DD71A4" w:rsidRPr="00B169DF" w:rsidRDefault="00DD71A4" w:rsidP="00DD71A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480AC5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480AC5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DD71A4" w:rsidRPr="00B169DF" w:rsidRDefault="00DD71A4" w:rsidP="00DD71A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DD71A4" w:rsidRPr="00B169DF" w:rsidRDefault="00DD71A4" w:rsidP="00DD71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480AC5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84127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81D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judaizmu</w:t>
            </w:r>
          </w:p>
        </w:tc>
      </w:tr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41276" w:rsidRPr="00B169DF" w:rsidTr="00DC36DC">
        <w:tc>
          <w:tcPr>
            <w:tcW w:w="2694" w:type="dxa"/>
            <w:vAlign w:val="center"/>
          </w:tcPr>
          <w:p w:rsidR="00841276" w:rsidRPr="00B169DF" w:rsidRDefault="00841276" w:rsidP="0084127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841276" w:rsidRPr="00B169DF" w:rsidRDefault="00841276" w:rsidP="008412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41276" w:rsidRPr="00B169DF" w:rsidTr="00DC36DC">
        <w:tc>
          <w:tcPr>
            <w:tcW w:w="2694" w:type="dxa"/>
            <w:vAlign w:val="center"/>
          </w:tcPr>
          <w:p w:rsidR="00841276" w:rsidRPr="00B169DF" w:rsidRDefault="00841276" w:rsidP="0084127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41276" w:rsidRPr="00B169DF" w:rsidRDefault="00841276" w:rsidP="0084127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80AC5">
              <w:rPr>
                <w:rFonts w:ascii="Corbel" w:hAnsi="Corbel"/>
                <w:b w:val="0"/>
                <w:sz w:val="24"/>
                <w:szCs w:val="24"/>
              </w:rPr>
              <w:t xml:space="preserve"> pierwszy</w:t>
            </w:r>
          </w:p>
        </w:tc>
      </w:tr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ogólnoakdemicki</w:t>
            </w:r>
          </w:p>
        </w:tc>
      </w:tr>
      <w:tr w:rsidR="0085747A" w:rsidRPr="00B169DF" w:rsidTr="00DC36DC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6DC" w:rsidRPr="00B169DF" w:rsidTr="00DC36DC">
        <w:tc>
          <w:tcPr>
            <w:tcW w:w="2694" w:type="dxa"/>
            <w:vAlign w:val="center"/>
          </w:tcPr>
          <w:p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6DC" w:rsidRPr="00DC36DC" w:rsidRDefault="00480AC5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DC36DC">
              <w:rPr>
                <w:rFonts w:ascii="Corbel" w:hAnsi="Corbel"/>
                <w:b w:val="0"/>
                <w:sz w:val="24"/>
                <w:szCs w:val="24"/>
              </w:rPr>
              <w:t xml:space="preserve"> semestr II</w:t>
            </w:r>
          </w:p>
        </w:tc>
      </w:tr>
      <w:tr w:rsidR="00DC36DC" w:rsidRPr="00B169DF" w:rsidTr="00DC36DC">
        <w:tc>
          <w:tcPr>
            <w:tcW w:w="2694" w:type="dxa"/>
            <w:vAlign w:val="center"/>
          </w:tcPr>
          <w:p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Arial" w:eastAsia="Arial" w:hAnsi="Arial" w:cs="Arial"/>
                <w:b w:val="0"/>
              </w:rPr>
              <w:t xml:space="preserve">Przedmiot  </w:t>
            </w:r>
            <w:r>
              <w:rPr>
                <w:rFonts w:ascii="Arial" w:eastAsia="Arial" w:hAnsi="Arial" w:cs="Arial"/>
                <w:b w:val="0"/>
              </w:rPr>
              <w:t>kierunkowy</w:t>
            </w:r>
          </w:p>
        </w:tc>
      </w:tr>
      <w:tr w:rsidR="00DC36DC" w:rsidRPr="00B169DF" w:rsidTr="00DC36DC">
        <w:tc>
          <w:tcPr>
            <w:tcW w:w="2694" w:type="dxa"/>
            <w:vAlign w:val="center"/>
          </w:tcPr>
          <w:p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6DC" w:rsidRPr="00B169DF" w:rsidTr="00DC36DC">
        <w:tc>
          <w:tcPr>
            <w:tcW w:w="2694" w:type="dxa"/>
            <w:vAlign w:val="center"/>
          </w:tcPr>
          <w:p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6DC" w:rsidRPr="00DC36DC" w:rsidRDefault="001D584E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Arial" w:eastAsia="Arial" w:hAnsi="Arial" w:cs="Arial"/>
                <w:b w:val="0"/>
              </w:rPr>
              <w:t xml:space="preserve">Dr hab. </w:t>
            </w:r>
            <w:r w:rsidR="00DC36DC" w:rsidRPr="00DC36DC">
              <w:rPr>
                <w:rFonts w:ascii="Arial" w:eastAsia="Arial" w:hAnsi="Arial" w:cs="Arial"/>
                <w:b w:val="0"/>
              </w:rPr>
              <w:t>Romana Kolarzowa,</w:t>
            </w:r>
            <w:r>
              <w:rPr>
                <w:rFonts w:ascii="Arial" w:eastAsia="Arial" w:hAnsi="Arial" w:cs="Arial"/>
                <w:b w:val="0"/>
              </w:rPr>
              <w:t xml:space="preserve"> prof. UR</w:t>
            </w:r>
            <w:r w:rsidR="00DC36DC" w:rsidRPr="00DC36DC">
              <w:rPr>
                <w:rFonts w:ascii="Arial" w:eastAsia="Arial" w:hAnsi="Arial" w:cs="Arial"/>
                <w:b w:val="0"/>
              </w:rPr>
              <w:t xml:space="preserve"> </w:t>
            </w:r>
          </w:p>
        </w:tc>
      </w:tr>
      <w:tr w:rsidR="00DC36DC" w:rsidRPr="00B169DF" w:rsidTr="00DC36DC">
        <w:tc>
          <w:tcPr>
            <w:tcW w:w="2694" w:type="dxa"/>
            <w:vAlign w:val="center"/>
          </w:tcPr>
          <w:p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81DDB" w:rsidRDefault="001D584E" w:rsidP="00481DDB">
            <w:pPr>
              <w:snapToGrid w:val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DR hab. </w:t>
            </w:r>
            <w:r w:rsidR="00DC36DC">
              <w:rPr>
                <w:rFonts w:ascii="Arial" w:eastAsia="Arial" w:hAnsi="Arial" w:cs="Arial"/>
                <w:sz w:val="20"/>
              </w:rPr>
              <w:t>R</w:t>
            </w:r>
            <w:r w:rsidR="00481DDB" w:rsidRPr="00481DDB">
              <w:rPr>
                <w:rFonts w:ascii="Arial" w:eastAsia="Arial" w:hAnsi="Arial" w:cs="Arial"/>
                <w:sz w:val="20"/>
              </w:rPr>
              <w:t>oma</w:t>
            </w:r>
            <w:r w:rsidR="00480AC5">
              <w:rPr>
                <w:rFonts w:ascii="Arial" w:eastAsia="Arial" w:hAnsi="Arial" w:cs="Arial"/>
                <w:sz w:val="20"/>
              </w:rPr>
              <w:t>na Kolarzowa,</w:t>
            </w:r>
            <w:r>
              <w:rPr>
                <w:rFonts w:ascii="Arial" w:eastAsia="Arial" w:hAnsi="Arial" w:cs="Arial"/>
                <w:sz w:val="20"/>
              </w:rPr>
              <w:t xml:space="preserve"> prof. UR</w:t>
            </w:r>
            <w:r w:rsidR="00480AC5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DC36DC" w:rsidRPr="00DC36DC" w:rsidRDefault="00481DDB" w:rsidP="00481DDB">
            <w:pPr>
              <w:snapToGrid w:val="0"/>
              <w:rPr>
                <w:rFonts w:ascii="Corbel" w:hAnsi="Corbel"/>
                <w:b/>
                <w:sz w:val="24"/>
                <w:szCs w:val="24"/>
              </w:rPr>
            </w:pPr>
            <w:r w:rsidRPr="00481DDB">
              <w:rPr>
                <w:rFonts w:ascii="Arial" w:eastAsia="Arial" w:hAnsi="Arial" w:cs="Arial"/>
                <w:sz w:val="20"/>
              </w:rPr>
              <w:t xml:space="preserve"> </w:t>
            </w:r>
            <w:r w:rsidR="001D584E">
              <w:rPr>
                <w:rFonts w:ascii="Arial" w:eastAsia="Arial" w:hAnsi="Arial" w:cs="Arial"/>
                <w:sz w:val="20"/>
              </w:rPr>
              <w:t xml:space="preserve">Dr </w:t>
            </w:r>
            <w:r w:rsidRPr="00481DDB">
              <w:rPr>
                <w:rFonts w:ascii="Arial" w:eastAsia="Arial" w:hAnsi="Arial" w:cs="Arial"/>
                <w:sz w:val="20"/>
              </w:rPr>
              <w:t>Adam Kubiak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C36D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96C96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DC36DC" w:rsidRDefault="00DC36DC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DC36DC">
              <w:rPr>
                <w:rFonts w:ascii="Corbel" w:hAnsi="Corbel"/>
                <w:b w:val="0"/>
                <w:color w:val="000000"/>
                <w:szCs w:val="24"/>
              </w:rPr>
              <w:t xml:space="preserve">Podstawowa wiedza o: a) istnieniu innej niż zachodniochrześcijańska tradycji intelektualnej; </w:t>
            </w:r>
            <w:r w:rsidRPr="00DC36DC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b) głównych założeniach antropologicznych, ontologicznych i aksjologicznych kultury żydowskiej. Pożądane jest również zrozumienie schematu narracji wykluczającej Żydów ze wspólnoty ludzkiej.  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DC36DC" w:rsidP="00DC36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>Przyswojenie przez uczestników podstawowej wiedzy o specyfice kulturowej mniejszości etnicznej, znacząco związanej prze kilka stu</w:t>
            </w:r>
            <w:r>
              <w:rPr>
                <w:rFonts w:ascii="Corbel" w:hAnsi="Corbel"/>
                <w:sz w:val="24"/>
                <w:szCs w:val="24"/>
              </w:rPr>
              <w:t>leci z regionem (Podkarpacie).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6D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ta ma </w:t>
            </w:r>
            <w:r w:rsidRPr="00DC36DC">
              <w:rPr>
                <w:rFonts w:ascii="Corbel" w:hAnsi="Corbel"/>
                <w:sz w:val="24"/>
                <w:szCs w:val="24"/>
              </w:rPr>
              <w:t>w podstawowym zakresie zrównoważyć dominujący przekaz kulturowy (</w:t>
            </w:r>
            <w:r w:rsidRPr="00DC36DC">
              <w:rPr>
                <w:rFonts w:ascii="Corbel" w:hAnsi="Corbel"/>
                <w:i/>
                <w:sz w:val="24"/>
                <w:szCs w:val="24"/>
              </w:rPr>
              <w:t>wymazywanie pamięci</w:t>
            </w:r>
            <w:r w:rsidRPr="00DC36D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Wiedza ta ma dostarczyć narzędzi do pogłębiania refleksji nad złożonością własnej tradycji kulturowej;  </w:t>
            </w:r>
          </w:p>
        </w:tc>
      </w:tr>
      <w:tr w:rsidR="00DC36DC" w:rsidRPr="00B169DF" w:rsidTr="00923D7D">
        <w:tc>
          <w:tcPr>
            <w:tcW w:w="851" w:type="dxa"/>
            <w:vAlign w:val="center"/>
          </w:tcPr>
          <w:p w:rsidR="00DC36DC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DC36DC" w:rsidRPr="00DC36DC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 Wiedza ta ma umożliwić  konfrontowanie stereotypów i  uprzedzeń.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175BC" w:rsidRDefault="00DC36D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Znajomość podstawowej terminologii, pozwalającej na formułowanie wypowiedzi o kulturze żydowskiej.</w:t>
            </w:r>
          </w:p>
        </w:tc>
        <w:tc>
          <w:tcPr>
            <w:tcW w:w="1873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K_W02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Wiedza o związku podstawowej problematyki judaizmu z innymi dyscyplinami z nauk o kulturze i religii.</w:t>
            </w:r>
          </w:p>
        </w:tc>
        <w:tc>
          <w:tcPr>
            <w:tcW w:w="1873" w:type="dxa"/>
          </w:tcPr>
          <w:p w:rsidR="0085747A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084767" w:rsidRPr="00B169DF" w:rsidRDefault="000847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Umiejętność samodzielnego przeprowadzenia kwerendy i przygotowania krótkiej pracy pisemnej.</w:t>
            </w:r>
          </w:p>
        </w:tc>
        <w:tc>
          <w:tcPr>
            <w:tcW w:w="1873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K_U0</w:t>
            </w:r>
            <w:r w:rsidR="00084767">
              <w:rPr>
                <w:rFonts w:ascii="Corbel" w:hAnsi="Corbel"/>
                <w:szCs w:val="24"/>
              </w:rPr>
              <w:t>7</w:t>
            </w:r>
          </w:p>
        </w:tc>
      </w:tr>
      <w:tr w:rsidR="004175BC" w:rsidRPr="00B169DF" w:rsidTr="005E6E85">
        <w:tc>
          <w:tcPr>
            <w:tcW w:w="1701" w:type="dxa"/>
          </w:tcPr>
          <w:p w:rsidR="004175BC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Poprawne wyznaczanie celów i metod ich osiągania; zdolność do współpracy z innymi specjalistami.</w:t>
            </w:r>
          </w:p>
        </w:tc>
        <w:tc>
          <w:tcPr>
            <w:tcW w:w="1873" w:type="dxa"/>
          </w:tcPr>
          <w:p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K_K02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Rola pisma i tradycji. Koncepcje i  wartościowanie  postaw  i  ról społecznych. Archetypy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oleh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yored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 -   ich  rola  w  konstytuowaniu świadomości diaspory 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Uświęcenie  rodziny. małżeństwo jako kontrakt społeczny; kapłańskie role małżonków. 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Etyka życia rodzinnego.  Etos pracy i pożytku wspólnoty.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Droga pokoju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rola samoograniczenia.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Kabała sefardyjska: miłość małżeńska modelem dla koncepcji boskich emanacji. 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Specyfika antropologiczna i poznawcza. Granice spekulatywności. Rola człowieka – koncepcja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tikkun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Odrębność sposobów rozumienia i wartościowania świata. Grzech i wina. Wartość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lastRenderedPageBreak/>
              <w:t>Stworzenia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Postrzeganie tradycji żydowskiej w Europie – stereotyp Żyda i formy jego racjonalizacji. Kulturowe źródła Zagłady: czy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ostateczne rozwiązanie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jest żródłowo nazistowskie? Związki  pomiędzy akceptowanymi narracjami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o Żydach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a Zagładą.</w:t>
            </w:r>
          </w:p>
          <w:p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>Stan refleksji nad Zagładą. Zjawisko postpamięci.</w:t>
            </w:r>
          </w:p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4175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75BC">
        <w:rPr>
          <w:rFonts w:ascii="Corbel" w:hAnsi="Corbel"/>
          <w:i/>
          <w:smallCaps w:val="0"/>
          <w:szCs w:val="24"/>
        </w:rPr>
        <w:t>wykład z prezentacją multimedialną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4175B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4175BC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175BC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528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4175BC" w:rsidRDefault="004175B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4175BC">
              <w:rPr>
                <w:rFonts w:ascii="Corbel" w:hAnsi="Corbel"/>
                <w:szCs w:val="24"/>
              </w:rPr>
              <w:t>krótka praca pisemna ( do 5400 znaków) o charakterze monograficznym lub polemicznym, zogniskowana na jednych z zagadnień poruszanych w trakcie zajęć. Ocenie podlega umiejętność formułowania zagadnienia, kompletność argumentacji, logika wywodu.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4175BC" w:rsidRPr="004175BC" w:rsidRDefault="0085747A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175BC">
              <w:t xml:space="preserve"> 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Scholem G., Judaizm. Parę głównych pojęć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Scholem G. Mistycyzm żydowski.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Dwa typy wiary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Gog i Magog. Kronika chasydzka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Heschel A.J., Pańska jest ziemia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Heschel A.J., Człowiek nie jest sam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Trésmontant C., Esej o myśli żydowskiej 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Cohen A., Talmud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Lévinas E., Całość i nieskończoność, cz. II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Levinas, Trudna wolność. Eseje o judaizmie.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Rosenzweig F., Gwiazda Zbawienia – fragmenty.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Trachtenberg J., Diabeł i Żydzi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Kolarzowa, R. Drzazga w ciele narodu. O (niemałych) pożytkach z przypadłości antysemityzmu, 2023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Grynberg H., Winię Europę, Res Publica Nova, nr 8, 2002. </w:t>
            </w:r>
          </w:p>
          <w:p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Zawadzka, A., Wiecej niż stereotyp. „Żydokomuna” jako wzór kultury polskiej, 2023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143" w:rsidRDefault="00027143" w:rsidP="00C16ABF">
      <w:pPr>
        <w:spacing w:after="0" w:line="240" w:lineRule="auto"/>
      </w:pPr>
      <w:r>
        <w:separator/>
      </w:r>
    </w:p>
  </w:endnote>
  <w:endnote w:type="continuationSeparator" w:id="0">
    <w:p w:rsidR="00027143" w:rsidRDefault="000271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143" w:rsidRDefault="00027143" w:rsidP="00C16ABF">
      <w:pPr>
        <w:spacing w:after="0" w:line="240" w:lineRule="auto"/>
      </w:pPr>
      <w:r>
        <w:separator/>
      </w:r>
    </w:p>
  </w:footnote>
  <w:footnote w:type="continuationSeparator" w:id="0">
    <w:p w:rsidR="00027143" w:rsidRDefault="0002714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24672"/>
    <w:rsid w:val="00027143"/>
    <w:rsid w:val="00042A51"/>
    <w:rsid w:val="00042D2E"/>
    <w:rsid w:val="00044C82"/>
    <w:rsid w:val="00063EB2"/>
    <w:rsid w:val="00070ED6"/>
    <w:rsid w:val="000742DC"/>
    <w:rsid w:val="000847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B5E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6C96"/>
    <w:rsid w:val="001A4620"/>
    <w:rsid w:val="001A70D2"/>
    <w:rsid w:val="001D584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C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683A"/>
    <w:rsid w:val="003F205D"/>
    <w:rsid w:val="003F2BC9"/>
    <w:rsid w:val="003F38C0"/>
    <w:rsid w:val="00414E3C"/>
    <w:rsid w:val="004175B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AC5"/>
    <w:rsid w:val="00481DDB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38C0"/>
    <w:rsid w:val="0071620A"/>
    <w:rsid w:val="007213A5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D8D"/>
    <w:rsid w:val="0081554D"/>
    <w:rsid w:val="0081707E"/>
    <w:rsid w:val="008357CB"/>
    <w:rsid w:val="00841276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90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F5F"/>
    <w:rsid w:val="00A97DE1"/>
    <w:rsid w:val="00AB053C"/>
    <w:rsid w:val="00AD1146"/>
    <w:rsid w:val="00AD27D3"/>
    <w:rsid w:val="00AD3CD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649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0AD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36DC"/>
    <w:rsid w:val="00DD71A4"/>
    <w:rsid w:val="00DD739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369F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2842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2z7">
    <w:name w:val="WW8Num2z7"/>
    <w:rsid w:val="00DC36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CC9F0-84BE-4691-B00F-1A8BAD19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2019-02-06T12:12:00Z</cp:lastPrinted>
  <dcterms:created xsi:type="dcterms:W3CDTF">2024-10-08T09:01:00Z</dcterms:created>
  <dcterms:modified xsi:type="dcterms:W3CDTF">2026-06-26T18:31:00Z</dcterms:modified>
</cp:coreProperties>
</file>